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9A86D" w14:textId="77777777" w:rsidR="008354DE" w:rsidRDefault="008354DE" w:rsidP="008354D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William JOHNSON</w:t>
      </w:r>
      <w:r>
        <w:rPr>
          <w:rStyle w:val="s1"/>
        </w:rPr>
        <w:t xml:space="preserve">      (fl.1505)</w:t>
      </w:r>
    </w:p>
    <w:p w14:paraId="273F18B8" w14:textId="77777777" w:rsidR="008354DE" w:rsidRDefault="008354DE" w:rsidP="008354D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Dunwich, Suffolk.</w:t>
      </w:r>
    </w:p>
    <w:p w14:paraId="3AA40A62" w14:textId="77777777" w:rsidR="008354DE" w:rsidRDefault="008354DE" w:rsidP="008354DE">
      <w:pPr>
        <w:pStyle w:val="NoSpacing"/>
        <w:tabs>
          <w:tab w:val="left" w:pos="720"/>
        </w:tabs>
        <w:rPr>
          <w:rStyle w:val="s1"/>
        </w:rPr>
      </w:pPr>
    </w:p>
    <w:p w14:paraId="422F2CA4" w14:textId="77777777" w:rsidR="008354DE" w:rsidRDefault="008354DE" w:rsidP="008354DE">
      <w:pPr>
        <w:pStyle w:val="NoSpacing"/>
        <w:tabs>
          <w:tab w:val="left" w:pos="720"/>
        </w:tabs>
        <w:rPr>
          <w:rStyle w:val="s1"/>
        </w:rPr>
      </w:pPr>
    </w:p>
    <w:p w14:paraId="26D05DA8" w14:textId="77777777" w:rsidR="008354DE" w:rsidRDefault="008354DE" w:rsidP="008354D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22A5B3D9" w14:textId="77777777" w:rsidR="008354DE" w:rsidRDefault="008354DE" w:rsidP="008354D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93)</w:t>
      </w:r>
    </w:p>
    <w:p w14:paraId="49F1600D" w14:textId="77777777" w:rsidR="008354DE" w:rsidRDefault="008354DE" w:rsidP="008354DE">
      <w:pPr>
        <w:pStyle w:val="NoSpacing"/>
        <w:tabs>
          <w:tab w:val="left" w:pos="720"/>
        </w:tabs>
        <w:rPr>
          <w:rStyle w:val="s1"/>
        </w:rPr>
      </w:pPr>
    </w:p>
    <w:p w14:paraId="4BFEB2DB" w14:textId="77777777" w:rsidR="008354DE" w:rsidRDefault="008354DE" w:rsidP="008354DE">
      <w:pPr>
        <w:pStyle w:val="NoSpacing"/>
        <w:tabs>
          <w:tab w:val="left" w:pos="720"/>
        </w:tabs>
        <w:rPr>
          <w:rStyle w:val="s1"/>
        </w:rPr>
      </w:pPr>
    </w:p>
    <w:p w14:paraId="05205720" w14:textId="77777777" w:rsidR="008354DE" w:rsidRDefault="008354DE" w:rsidP="008354D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15 January 2020</w:t>
      </w:r>
    </w:p>
    <w:p w14:paraId="163652C5" w14:textId="77777777" w:rsidR="006B2F86" w:rsidRPr="00E71FC3" w:rsidRDefault="008354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5BB10" w14:textId="77777777" w:rsidR="008354DE" w:rsidRDefault="008354DE" w:rsidP="00E71FC3">
      <w:pPr>
        <w:spacing w:after="0" w:line="240" w:lineRule="auto"/>
      </w:pPr>
      <w:r>
        <w:separator/>
      </w:r>
    </w:p>
  </w:endnote>
  <w:endnote w:type="continuationSeparator" w:id="0">
    <w:p w14:paraId="5D2BBAD4" w14:textId="77777777" w:rsidR="008354DE" w:rsidRDefault="008354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7D71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215A0" w14:textId="77777777" w:rsidR="008354DE" w:rsidRDefault="008354DE" w:rsidP="00E71FC3">
      <w:pPr>
        <w:spacing w:after="0" w:line="240" w:lineRule="auto"/>
      </w:pPr>
      <w:r>
        <w:separator/>
      </w:r>
    </w:p>
  </w:footnote>
  <w:footnote w:type="continuationSeparator" w:id="0">
    <w:p w14:paraId="65A3A465" w14:textId="77777777" w:rsidR="008354DE" w:rsidRDefault="008354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4DE"/>
    <w:rsid w:val="001A7C09"/>
    <w:rsid w:val="00577BD5"/>
    <w:rsid w:val="006A1F77"/>
    <w:rsid w:val="00733BE7"/>
    <w:rsid w:val="008354D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72CA2"/>
  <w15:chartTrackingRefBased/>
  <w15:docId w15:val="{8AAE6ADA-6679-4F57-85EB-A780F2378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8354DE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8354DE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2020-01-18T20:53:00Z</dcterms:created>
  <dcterms:modified xsi:type="dcterms:W3CDTF">2020-01-18T20:54:00Z</dcterms:modified>
</cp:coreProperties>
</file>